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53A6" w14:textId="77777777" w:rsidR="008204B9" w:rsidRPr="00774FBA" w:rsidRDefault="008204B9" w:rsidP="008204B9">
      <w:pPr>
        <w:ind w:left="7090"/>
        <w:jc w:val="right"/>
        <w:rPr>
          <w:rFonts w:ascii="Helvetica" w:hAnsi="Helvetica" w:cs="Courier New"/>
          <w:color w:val="000000"/>
          <w:sz w:val="20"/>
          <w:szCs w:val="20"/>
        </w:rPr>
      </w:pPr>
      <w:r w:rsidRPr="00774FBA">
        <w:rPr>
          <w:rFonts w:ascii="Helvetica" w:hAnsi="Helvetica" w:cs="Courier New"/>
          <w:color w:val="000000"/>
          <w:sz w:val="20"/>
          <w:szCs w:val="20"/>
        </w:rPr>
        <w:t>Formblatt 8</w:t>
      </w:r>
    </w:p>
    <w:p w14:paraId="23F4AC2C" w14:textId="77777777" w:rsidR="008204B9" w:rsidRPr="00774FBA" w:rsidRDefault="008204B9" w:rsidP="008204B9">
      <w:pPr>
        <w:pStyle w:val="Header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7C7DD58B" w14:textId="77777777" w:rsidR="008204B9" w:rsidRPr="00774FBA" w:rsidRDefault="008204B9" w:rsidP="008204B9">
      <w:pPr>
        <w:pStyle w:val="Header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  <w:sz w:val="20"/>
        </w:rPr>
      </w:pPr>
      <w:r w:rsidRPr="00774FBA">
        <w:rPr>
          <w:rFonts w:ascii="Helvetica" w:hAnsi="Helvetica" w:cs="Courier New"/>
          <w:b/>
          <w:bCs/>
          <w:sz w:val="20"/>
        </w:rPr>
        <w:t>Eigenerklärung Referenzen Projektleitung</w:t>
      </w:r>
    </w:p>
    <w:p w14:paraId="0276333B" w14:textId="77777777" w:rsidR="008204B9" w:rsidRPr="00774FBA" w:rsidRDefault="008204B9" w:rsidP="008204B9">
      <w:pPr>
        <w:pStyle w:val="Header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0B9809F8" w14:textId="77777777" w:rsidR="008204B9" w:rsidRPr="00774FBA" w:rsidRDefault="008204B9" w:rsidP="008204B9">
      <w:pPr>
        <w:pStyle w:val="Header"/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Im Folgenden sind Referenzprojekte der Projektleitung anzugeben.</w:t>
      </w:r>
    </w:p>
    <w:p w14:paraId="62C33707" w14:textId="76B86402" w:rsidR="008204B9" w:rsidRPr="00774FBA" w:rsidRDefault="008204B9" w:rsidP="008204B9">
      <w:pPr>
        <w:widowControl w:val="0"/>
        <w:autoSpaceDE w:val="0"/>
        <w:autoSpaceDN w:val="0"/>
        <w:adjustRightInd w:val="0"/>
        <w:jc w:val="both"/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 xml:space="preserve">Erforderlich sind </w:t>
      </w:r>
      <w:r w:rsidR="00CA0081">
        <w:rPr>
          <w:rFonts w:ascii="Helvetica" w:hAnsi="Helvetica" w:cs="Courier New"/>
          <w:sz w:val="20"/>
          <w:szCs w:val="20"/>
        </w:rPr>
        <w:t xml:space="preserve">mindestens </w:t>
      </w:r>
      <w:r w:rsidR="00CA0081" w:rsidRPr="00CA0081">
        <w:rPr>
          <w:rFonts w:ascii="Helvetica" w:hAnsi="Helvetica" w:cs="Courier New"/>
          <w:sz w:val="20"/>
          <w:szCs w:val="20"/>
        </w:rPr>
        <w:t xml:space="preserve">3 Referenzen, im Rahmen derer ein Live-Programm (Konzerte, Panels oder Networking-Formate) aus dem Bereich des </w:t>
      </w:r>
      <w:proofErr w:type="spellStart"/>
      <w:r w:rsidR="00CA0081" w:rsidRPr="00CA0081">
        <w:rPr>
          <w:rFonts w:ascii="Helvetica" w:hAnsi="Helvetica" w:cs="Courier New"/>
          <w:sz w:val="20"/>
          <w:szCs w:val="20"/>
        </w:rPr>
        <w:t>HipHop</w:t>
      </w:r>
      <w:proofErr w:type="spellEnd"/>
      <w:r w:rsidR="00CA0081" w:rsidRPr="00CA0081">
        <w:rPr>
          <w:rFonts w:ascii="Helvetica" w:hAnsi="Helvetica" w:cs="Courier New"/>
          <w:sz w:val="20"/>
          <w:szCs w:val="20"/>
        </w:rPr>
        <w:t xml:space="preserve"> inhaltlich konzipiert, geplant und im Kontext eines Festivals umgesetzt wurde</w:t>
      </w:r>
      <w:r w:rsidR="00D96ED6" w:rsidRPr="00D96ED6">
        <w:rPr>
          <w:rFonts w:ascii="Helvetica" w:hAnsi="Helvetica" w:cs="Courier New"/>
          <w:sz w:val="20"/>
          <w:szCs w:val="20"/>
        </w:rPr>
        <w:t>.  </w:t>
      </w:r>
    </w:p>
    <w:p w14:paraId="7622E065" w14:textId="77777777" w:rsidR="008204B9" w:rsidRPr="00774FBA" w:rsidRDefault="008204B9" w:rsidP="008204B9">
      <w:pPr>
        <w:pStyle w:val="Header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Dabei muss die vorgesehene Projektleitung in einer vergleichbaren Stellung (z.B. als Projektleitung oder stellvertretende Projektleitung) tätig gewesen sein.</w:t>
      </w:r>
    </w:p>
    <w:p w14:paraId="330783F2" w14:textId="77777777" w:rsidR="008204B9" w:rsidRPr="00774FBA" w:rsidRDefault="008204B9" w:rsidP="008204B9">
      <w:pPr>
        <w:pStyle w:val="Header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425D9B21" w14:textId="77777777" w:rsidR="008204B9" w:rsidRPr="00774FBA" w:rsidRDefault="008204B9" w:rsidP="008204B9">
      <w:pPr>
        <w:pStyle w:val="Header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Die angegebenen Referenzen fließen entsprechend den Angaben in der Bekanntmachung in die Bewertung der Angebote ein.</w:t>
      </w:r>
    </w:p>
    <w:p w14:paraId="6EC77ECD" w14:textId="77777777" w:rsidR="008204B9" w:rsidRPr="00774FBA" w:rsidRDefault="008204B9" w:rsidP="008204B9">
      <w:pPr>
        <w:pStyle w:val="Header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76586605" w14:textId="77777777" w:rsidR="008204B9" w:rsidRPr="00774FBA" w:rsidRDefault="008204B9" w:rsidP="008204B9">
      <w:pPr>
        <w:pStyle w:val="Header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Bei Angabe einer größeren Anzahl von Referenzen kann dieses Formblatt kopiert und mehrfach eingereicht werden.</w:t>
      </w:r>
    </w:p>
    <w:p w14:paraId="384ECF12" w14:textId="77777777" w:rsidR="008204B9" w:rsidRPr="00774FBA" w:rsidRDefault="008204B9" w:rsidP="008204B9">
      <w:pPr>
        <w:pStyle w:val="Header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7E9F4630" w14:textId="77777777" w:rsidR="008204B9" w:rsidRPr="00774FBA" w:rsidRDefault="008204B9" w:rsidP="008204B9">
      <w:pPr>
        <w:pStyle w:val="Header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D887C39" w14:textId="77777777" w:rsidR="008204B9" w:rsidRPr="00774FBA" w:rsidRDefault="008204B9" w:rsidP="008204B9">
      <w:pPr>
        <w:pStyle w:val="Header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6719CAA" w14:textId="77777777" w:rsidR="008204B9" w:rsidRPr="00774FBA" w:rsidRDefault="008204B9" w:rsidP="008204B9">
      <w:pPr>
        <w:pStyle w:val="Header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73CF66E" w14:textId="77777777" w:rsidR="008204B9" w:rsidRPr="00774FBA" w:rsidRDefault="008204B9" w:rsidP="008204B9">
      <w:pPr>
        <w:pStyle w:val="Header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8204B9" w:rsidRPr="00774FBA" w14:paraId="263ADBB2" w14:textId="77777777">
        <w:trPr>
          <w:trHeight w:val="567"/>
        </w:trPr>
        <w:tc>
          <w:tcPr>
            <w:tcW w:w="9615" w:type="dxa"/>
            <w:gridSpan w:val="2"/>
          </w:tcPr>
          <w:p w14:paraId="68C69B25" w14:textId="77777777" w:rsidR="008204B9" w:rsidRPr="00774FBA" w:rsidRDefault="008204B9">
            <w:pPr>
              <w:pStyle w:val="Header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1.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37193763"/>
                <w:placeholder>
                  <w:docPart w:val="277579FF1528354FB0A8B9B9FF5F39B2"/>
                </w:placeholder>
                <w:showingPlcHdr/>
              </w:sdtPr>
              <w:sdtContent>
                <w:r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2F6AD3E5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3B0AFBCE" w14:textId="77777777" w:rsidR="008204B9" w:rsidRPr="00774FBA" w:rsidRDefault="008204B9">
            <w:pPr>
              <w:pStyle w:val="Header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0044F993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958520788"/>
              <w:placeholder>
                <w:docPart w:val="0BB70DAC2A1984448880C73424471E80"/>
              </w:placeholder>
              <w:showingPlcHdr/>
            </w:sdtPr>
            <w:sdtContent>
              <w:p w14:paraId="304FCBAA" w14:textId="77777777" w:rsidR="008204B9" w:rsidRPr="00774FBA" w:rsidRDefault="008204B9">
                <w:pPr>
                  <w:pStyle w:val="Header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0813F487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1273472" w14:textId="77777777" w:rsidR="008204B9" w:rsidRPr="00774FBA" w:rsidRDefault="008204B9">
            <w:pPr>
              <w:pStyle w:val="Header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772016A9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421327918"/>
              <w:placeholder>
                <w:docPart w:val="EAEE1DC459AB824486DC8759CFFCF1CA"/>
              </w:placeholder>
              <w:showingPlcHdr/>
            </w:sdtPr>
            <w:sdtContent>
              <w:p w14:paraId="00988B2E" w14:textId="77777777" w:rsidR="008204B9" w:rsidRPr="00774FBA" w:rsidRDefault="008204B9">
                <w:pPr>
                  <w:pStyle w:val="Header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480857CA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5123F05" w14:textId="77777777" w:rsidR="008204B9" w:rsidRPr="00774FBA" w:rsidRDefault="008204B9">
            <w:pPr>
              <w:pStyle w:val="Header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2788C720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1CCA56" w14:textId="77777777" w:rsidR="008204B9" w:rsidRPr="00774FBA" w:rsidRDefault="008204B9">
            <w:pPr>
              <w:pStyle w:val="Header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8AF294" w14:textId="77777777" w:rsidR="008204B9" w:rsidRPr="00774FBA" w:rsidRDefault="00B66F81">
            <w:pPr>
              <w:pStyle w:val="Header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1914814282"/>
                <w:placeholder>
                  <w:docPart w:val="75EFC60EEFE0D645AFB651B73ECF9194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243340953"/>
                <w:placeholder>
                  <w:docPart w:val="DE01618688EDE747B01B358915B0FD9F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8E2747F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BD94E" w14:textId="77777777" w:rsidR="008204B9" w:rsidRPr="00774FBA" w:rsidRDefault="008204B9">
            <w:pPr>
              <w:pStyle w:val="Header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DC70DD" w14:textId="77777777" w:rsidR="008204B9" w:rsidRPr="00774FBA" w:rsidRDefault="00B66F81">
            <w:pPr>
              <w:pStyle w:val="Header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953669821"/>
                <w:placeholder>
                  <w:docPart w:val="8420BD8F2908554DA07309A7DD25B0D0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1178699572"/>
                <w:placeholder>
                  <w:docPart w:val="05C763794D21D342BCDBB74FD26144EE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A472F55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9C1E67" w14:textId="77777777" w:rsidR="008204B9" w:rsidRPr="00774FBA" w:rsidRDefault="008204B9">
            <w:pPr>
              <w:pStyle w:val="Header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752F0817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FA885" w14:textId="77777777" w:rsidR="008204B9" w:rsidRPr="00774FBA" w:rsidRDefault="008204B9">
            <w:pPr>
              <w:pStyle w:val="Header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717667824"/>
            <w:placeholder>
              <w:docPart w:val="0A0023CC6F929849A06EA6836C1B63E2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020CB96" w14:textId="77777777" w:rsidR="008204B9" w:rsidRPr="00774FBA" w:rsidRDefault="008204B9">
                <w:pPr>
                  <w:pStyle w:val="Header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38B05D8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5648F4" w14:textId="77777777" w:rsidR="008204B9" w:rsidRPr="00774FBA" w:rsidRDefault="008204B9">
            <w:pPr>
              <w:pStyle w:val="Header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297595797"/>
            <w:placeholder>
              <w:docPart w:val="5F6CCF3475E6C04FB3F2E580E8E6EC27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11397004" w14:textId="77777777" w:rsidR="008204B9" w:rsidRPr="00774FBA" w:rsidRDefault="008204B9">
                <w:pPr>
                  <w:pStyle w:val="Header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06216462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6C18BE" w14:textId="77777777" w:rsidR="008204B9" w:rsidRPr="00774FBA" w:rsidRDefault="008204B9">
            <w:pPr>
              <w:pStyle w:val="Header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731190719"/>
            <w:placeholder>
              <w:docPart w:val="35EB2D5D7D85E746BBD97B0622C7A961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38FE12BB" w14:textId="77777777" w:rsidR="008204B9" w:rsidRPr="00774FBA" w:rsidRDefault="008204B9">
                <w:pPr>
                  <w:pStyle w:val="Header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326DDF" w14:textId="77777777">
        <w:trPr>
          <w:trHeight w:val="567"/>
        </w:trPr>
        <w:tc>
          <w:tcPr>
            <w:tcW w:w="9615" w:type="dxa"/>
            <w:gridSpan w:val="2"/>
          </w:tcPr>
          <w:p w14:paraId="4A14ABEA" w14:textId="77777777" w:rsidR="008204B9" w:rsidRPr="00774FBA" w:rsidRDefault="008204B9">
            <w:pPr>
              <w:pStyle w:val="Header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rPr>
                <w:rFonts w:ascii="Helvetica" w:hAnsi="Helvetica" w:cs="Courier New"/>
                <w:sz w:val="20"/>
                <w:u w:val="single"/>
              </w:rPr>
            </w:pPr>
          </w:p>
          <w:p w14:paraId="1613FF36" w14:textId="77777777" w:rsidR="008204B9" w:rsidRPr="00774FBA" w:rsidRDefault="008204B9">
            <w:pPr>
              <w:pStyle w:val="Header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2.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668940392"/>
                <w:placeholder>
                  <w:docPart w:val="AA8897053FA15246B649300C5EB2377C"/>
                </w:placeholder>
                <w:showingPlcHdr/>
              </w:sdtPr>
              <w:sdtContent>
                <w:r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61C9780B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1ADC0C7" w14:textId="77777777" w:rsidR="008204B9" w:rsidRPr="00774FBA" w:rsidRDefault="008204B9">
            <w:pPr>
              <w:pStyle w:val="Header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26E95230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213476042"/>
              <w:placeholder>
                <w:docPart w:val="CA7D9FEAE1BD02438406D4F71B5000EE"/>
              </w:placeholder>
              <w:showingPlcHdr/>
            </w:sdtPr>
            <w:sdtContent>
              <w:p w14:paraId="090F3177" w14:textId="77777777" w:rsidR="008204B9" w:rsidRPr="00774FBA" w:rsidRDefault="008204B9">
                <w:pPr>
                  <w:pStyle w:val="Header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636D0820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002B881" w14:textId="77777777" w:rsidR="008204B9" w:rsidRPr="00774FBA" w:rsidRDefault="008204B9">
            <w:pPr>
              <w:pStyle w:val="Header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17E79021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624279816"/>
              <w:placeholder>
                <w:docPart w:val="B305250457D6FE4EA8C1FE67ABE75E21"/>
              </w:placeholder>
              <w:showingPlcHdr/>
            </w:sdtPr>
            <w:sdtContent>
              <w:p w14:paraId="68DD969A" w14:textId="77777777" w:rsidR="008204B9" w:rsidRPr="00774FBA" w:rsidRDefault="008204B9">
                <w:pPr>
                  <w:pStyle w:val="Header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8792FAA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990F0F8" w14:textId="77777777" w:rsidR="008204B9" w:rsidRPr="00774FBA" w:rsidRDefault="008204B9">
            <w:pPr>
              <w:pStyle w:val="Header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671D1BB5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2650DF" w14:textId="77777777" w:rsidR="008204B9" w:rsidRPr="00774FBA" w:rsidRDefault="008204B9">
            <w:pPr>
              <w:pStyle w:val="Header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F932C3" w14:textId="77777777" w:rsidR="008204B9" w:rsidRPr="00774FBA" w:rsidRDefault="00B66F81">
            <w:pPr>
              <w:pStyle w:val="Header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631180977"/>
                <w:placeholder>
                  <w:docPart w:val="26A009E880DC4C4BB4114BFF028EAB91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739243340"/>
                <w:placeholder>
                  <w:docPart w:val="E567406A4D9D81489CCBF54E37F47532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316781C8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BCE9C9" w14:textId="77777777" w:rsidR="008204B9" w:rsidRPr="00774FBA" w:rsidRDefault="008204B9">
            <w:pPr>
              <w:pStyle w:val="Header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61A79A" w14:textId="77777777" w:rsidR="008204B9" w:rsidRPr="00774FBA" w:rsidRDefault="00B66F81">
            <w:pPr>
              <w:pStyle w:val="Header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272012501"/>
                <w:placeholder>
                  <w:docPart w:val="D34F54D059788348BA06A759A7259AAD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1155983012"/>
                <w:placeholder>
                  <w:docPart w:val="36E7B8A850ECD44CBEEF16881EBB9C14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87DEB42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AEAB064" w14:textId="77777777" w:rsidR="008204B9" w:rsidRPr="00774FBA" w:rsidRDefault="008204B9">
            <w:pPr>
              <w:pStyle w:val="Header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3D73C6CF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B71147" w14:textId="77777777" w:rsidR="008204B9" w:rsidRPr="00774FBA" w:rsidRDefault="008204B9">
            <w:pPr>
              <w:pStyle w:val="Header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465400249"/>
            <w:placeholder>
              <w:docPart w:val="A9F6198EA6E0F04DB3D0F20E520F9CE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071EA385" w14:textId="77777777" w:rsidR="008204B9" w:rsidRPr="00774FBA" w:rsidRDefault="008204B9">
                <w:pPr>
                  <w:pStyle w:val="Header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2694DEE7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9ED475" w14:textId="77777777" w:rsidR="008204B9" w:rsidRPr="00774FBA" w:rsidRDefault="008204B9">
            <w:pPr>
              <w:pStyle w:val="Header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674536845"/>
            <w:placeholder>
              <w:docPart w:val="06DA3CF15AF9E5499BAE551422D189BA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1495D80" w14:textId="77777777" w:rsidR="008204B9" w:rsidRPr="00774FBA" w:rsidRDefault="008204B9">
                <w:pPr>
                  <w:pStyle w:val="Header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4E4AFF00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3810DF" w14:textId="77777777" w:rsidR="008204B9" w:rsidRPr="00774FBA" w:rsidRDefault="008204B9">
            <w:pPr>
              <w:pStyle w:val="Header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2125343241"/>
            <w:placeholder>
              <w:docPart w:val="AA386B2145C7BB44AF98DC64B873CCA1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59EC0364" w14:textId="77777777" w:rsidR="008204B9" w:rsidRPr="00774FBA" w:rsidRDefault="008204B9">
                <w:pPr>
                  <w:pStyle w:val="Header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F4CF49C" w14:textId="77777777">
        <w:trPr>
          <w:trHeight w:val="567"/>
        </w:trPr>
        <w:tc>
          <w:tcPr>
            <w:tcW w:w="9615" w:type="dxa"/>
            <w:gridSpan w:val="2"/>
          </w:tcPr>
          <w:p w14:paraId="2E257D84" w14:textId="77777777" w:rsidR="008204B9" w:rsidRPr="00774FBA" w:rsidRDefault="008204B9">
            <w:pPr>
              <w:pStyle w:val="Header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3.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1217849272"/>
                <w:placeholder>
                  <w:docPart w:val="BB2988534369A64FBF97E57E5E9C508C"/>
                </w:placeholder>
                <w:showingPlcHdr/>
              </w:sdtPr>
              <w:sdtContent>
                <w:r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1D5475A0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65105B2" w14:textId="77777777" w:rsidR="008204B9" w:rsidRPr="00774FBA" w:rsidRDefault="008204B9">
            <w:pPr>
              <w:pStyle w:val="Header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1A7BA614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56154051"/>
              <w:placeholder>
                <w:docPart w:val="3D78D0D8CF3D2C44BC26AADD4D2930D6"/>
              </w:placeholder>
              <w:showingPlcHdr/>
            </w:sdtPr>
            <w:sdtContent>
              <w:p w14:paraId="4C314D9F" w14:textId="77777777" w:rsidR="008204B9" w:rsidRPr="00774FBA" w:rsidRDefault="008204B9">
                <w:pPr>
                  <w:pStyle w:val="Header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5E3288E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149F1487" w14:textId="77777777" w:rsidR="008204B9" w:rsidRPr="00774FBA" w:rsidRDefault="008204B9">
            <w:pPr>
              <w:pStyle w:val="Header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612964D7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867492037"/>
              <w:placeholder>
                <w:docPart w:val="220C6E8BE8BE0B4EA61430EB5F9762E0"/>
              </w:placeholder>
              <w:showingPlcHdr/>
            </w:sdtPr>
            <w:sdtContent>
              <w:p w14:paraId="66979B30" w14:textId="77777777" w:rsidR="008204B9" w:rsidRPr="00774FBA" w:rsidRDefault="008204B9">
                <w:pPr>
                  <w:pStyle w:val="Header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21B42C35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C0E753C" w14:textId="77777777" w:rsidR="008204B9" w:rsidRPr="00774FBA" w:rsidRDefault="008204B9">
            <w:pPr>
              <w:pStyle w:val="Header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7285868A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10A394" w14:textId="77777777" w:rsidR="008204B9" w:rsidRPr="00774FBA" w:rsidRDefault="008204B9">
            <w:pPr>
              <w:pStyle w:val="Header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6032B1" w14:textId="77777777" w:rsidR="008204B9" w:rsidRPr="00774FBA" w:rsidRDefault="00B66F81">
            <w:pPr>
              <w:pStyle w:val="Header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215544612"/>
                <w:placeholder>
                  <w:docPart w:val="2E14747FD76B1848A76909DBC2795F6D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442808139"/>
                <w:placeholder>
                  <w:docPart w:val="6FCD3911C7FA464FA58A3CAFF136B351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54120492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75EF6" w14:textId="77777777" w:rsidR="008204B9" w:rsidRPr="00774FBA" w:rsidRDefault="008204B9">
            <w:pPr>
              <w:pStyle w:val="Header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52BC63" w14:textId="77777777" w:rsidR="008204B9" w:rsidRPr="00774FBA" w:rsidRDefault="00B66F81">
            <w:pPr>
              <w:pStyle w:val="Header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382449123"/>
                <w:placeholder>
                  <w:docPart w:val="678EAC5D8EC9F64781D8E1CD7883F6B3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909352918"/>
                <w:placeholder>
                  <w:docPart w:val="4FE3EAAF0DC265458CF1030E988978DA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9BABCD2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463060" w14:textId="77777777" w:rsidR="008204B9" w:rsidRPr="00774FBA" w:rsidRDefault="008204B9">
            <w:pPr>
              <w:pStyle w:val="Header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71ADEEC4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EABE59" w14:textId="77777777" w:rsidR="008204B9" w:rsidRPr="00774FBA" w:rsidRDefault="008204B9">
            <w:pPr>
              <w:pStyle w:val="Header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839664966"/>
            <w:placeholder>
              <w:docPart w:val="465792EF537131448932D506F10C491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795320D" w14:textId="77777777" w:rsidR="008204B9" w:rsidRPr="00774FBA" w:rsidRDefault="008204B9">
                <w:pPr>
                  <w:pStyle w:val="Header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E2F754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DD16F" w14:textId="77777777" w:rsidR="008204B9" w:rsidRPr="00774FBA" w:rsidRDefault="008204B9">
            <w:pPr>
              <w:pStyle w:val="Header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80207139"/>
            <w:placeholder>
              <w:docPart w:val="D9713F9FE6E5DA4194A39BE94BB60A59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F486F4E" w14:textId="77777777" w:rsidR="008204B9" w:rsidRPr="00774FBA" w:rsidRDefault="008204B9">
                <w:pPr>
                  <w:pStyle w:val="Header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76870C3E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370BE2" w14:textId="77777777" w:rsidR="008204B9" w:rsidRPr="00774FBA" w:rsidRDefault="008204B9">
            <w:pPr>
              <w:pStyle w:val="Header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504642141"/>
            <w:placeholder>
              <w:docPart w:val="D037D1555A94BF46983C69FE760C971F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18CFCA0D" w14:textId="77777777" w:rsidR="008204B9" w:rsidRPr="00774FBA" w:rsidRDefault="008204B9">
                <w:pPr>
                  <w:pStyle w:val="Header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cehold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</w:tbl>
    <w:p w14:paraId="35ED9737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6CEFA02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D5A278B" w14:textId="77777777" w:rsidR="008204B9" w:rsidRPr="00774FBA" w:rsidRDefault="008204B9" w:rsidP="008204B9">
      <w:pPr>
        <w:pStyle w:val="LV-Text"/>
        <w:spacing w:after="240" w:line="360" w:lineRule="auto"/>
        <w:rPr>
          <w:rFonts w:ascii="Helvetica" w:hAnsi="Helvetica" w:cs="Courier New"/>
          <w:color w:val="000000"/>
        </w:rPr>
      </w:pPr>
      <w:r w:rsidRPr="00774FBA">
        <w:rPr>
          <w:rFonts w:ascii="Helvetica" w:hAnsi="Helvetica" w:cs="Courier New"/>
          <w:color w:val="000000"/>
        </w:rPr>
        <w:t>Auf Verlangen der Auftraggeberin werde ich entsprechende Nachweise (Abnahmeerklärungen/Abnahmebescheinigungen/Abnahmeprotokolle) vorlegen.</w:t>
      </w:r>
    </w:p>
    <w:p w14:paraId="06ABF344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0DA01D3F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528EAD70" w14:textId="77777777" w:rsidR="008204B9" w:rsidRPr="00774FBA" w:rsidRDefault="008204B9" w:rsidP="008204B9">
      <w:pPr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 xml:space="preserve">_______________________________________________________________ </w:t>
      </w:r>
    </w:p>
    <w:p w14:paraId="46A07A54" w14:textId="77777777" w:rsidR="008204B9" w:rsidRPr="00774FBA" w:rsidRDefault="008204B9" w:rsidP="008204B9">
      <w:pPr>
        <w:tabs>
          <w:tab w:val="right" w:pos="7560"/>
        </w:tabs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>Ort, Datum</w:t>
      </w:r>
      <w:r w:rsidRPr="00774FBA">
        <w:rPr>
          <w:rFonts w:ascii="Helvetica" w:hAnsi="Helvetica" w:cs="Courier New"/>
          <w:sz w:val="20"/>
          <w:szCs w:val="20"/>
        </w:rPr>
        <w:tab/>
        <w:t xml:space="preserve">Rechtsverbindliche Unterschrift/en </w:t>
      </w:r>
    </w:p>
    <w:p w14:paraId="58C640C8" w14:textId="320877DE" w:rsidR="00DD7759" w:rsidRPr="00774FBA" w:rsidRDefault="00DD7759" w:rsidP="008204B9">
      <w:pPr>
        <w:rPr>
          <w:rFonts w:ascii="Helvetica" w:hAnsi="Helvetica"/>
        </w:rPr>
      </w:pPr>
    </w:p>
    <w:sectPr w:rsidR="00DD7759" w:rsidRPr="00774FBA" w:rsidSect="008204B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16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C18A2" w14:textId="77777777" w:rsidR="00030A62" w:rsidRDefault="00030A62" w:rsidP="00DD7759">
      <w:r>
        <w:separator/>
      </w:r>
    </w:p>
  </w:endnote>
  <w:endnote w:type="continuationSeparator" w:id="0">
    <w:p w14:paraId="0C08A266" w14:textId="77777777" w:rsidR="00030A62" w:rsidRDefault="00030A62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B4438" w14:textId="77777777" w:rsidR="00D05E8A" w:rsidRDefault="00D05E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5590C7D" w14:textId="77777777" w:rsidTr="5EEBAB04">
      <w:trPr>
        <w:trHeight w:val="300"/>
      </w:trPr>
      <w:tc>
        <w:tcPr>
          <w:tcW w:w="3020" w:type="dxa"/>
        </w:tcPr>
        <w:p w14:paraId="5807A7A6" w14:textId="77777777" w:rsidR="5EEBAB04" w:rsidRDefault="5EEBAB04" w:rsidP="5EEBAB04">
          <w:pPr>
            <w:pStyle w:val="Header"/>
            <w:ind w:left="-115"/>
          </w:pPr>
        </w:p>
      </w:tc>
      <w:tc>
        <w:tcPr>
          <w:tcW w:w="3020" w:type="dxa"/>
        </w:tcPr>
        <w:p w14:paraId="38B7818B" w14:textId="77777777" w:rsidR="5EEBAB04" w:rsidRDefault="5EEBAB04" w:rsidP="5EEBAB04">
          <w:pPr>
            <w:pStyle w:val="Header"/>
            <w:jc w:val="center"/>
          </w:pPr>
        </w:p>
      </w:tc>
      <w:tc>
        <w:tcPr>
          <w:tcW w:w="3020" w:type="dxa"/>
        </w:tcPr>
        <w:p w14:paraId="72F17D19" w14:textId="77777777" w:rsidR="5EEBAB04" w:rsidRDefault="5EEBAB04" w:rsidP="5EEBAB04">
          <w:pPr>
            <w:pStyle w:val="Header"/>
            <w:ind w:right="-115"/>
            <w:jc w:val="right"/>
          </w:pPr>
        </w:p>
      </w:tc>
    </w:tr>
  </w:tbl>
  <w:p w14:paraId="3440DA2C" w14:textId="77777777" w:rsidR="5EEBAB04" w:rsidRDefault="5EEBAB04" w:rsidP="5EEBAB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6E64C" w14:textId="77777777" w:rsidR="00D05E8A" w:rsidRDefault="00D05E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47A30" w14:textId="77777777" w:rsidR="00030A62" w:rsidRDefault="00030A62" w:rsidP="00DD7759">
      <w:r>
        <w:separator/>
      </w:r>
    </w:p>
  </w:footnote>
  <w:footnote w:type="continuationSeparator" w:id="0">
    <w:p w14:paraId="77FDA1D7" w14:textId="77777777" w:rsidR="00030A62" w:rsidRDefault="00030A62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BCB2E" w14:textId="77777777" w:rsidR="00D05E8A" w:rsidRDefault="00D05E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3A25C" w14:textId="77777777" w:rsidR="00DD7759" w:rsidRDefault="0047178F" w:rsidP="00D05E8A">
    <w:pPr>
      <w:pStyle w:val="Header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2D21153B" wp14:editId="69385425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6D1CC" w14:textId="77777777" w:rsidR="00D05E8A" w:rsidRDefault="00D05E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4B9"/>
    <w:rsid w:val="00030A62"/>
    <w:rsid w:val="000332DB"/>
    <w:rsid w:val="00043AE1"/>
    <w:rsid w:val="00047999"/>
    <w:rsid w:val="000560BC"/>
    <w:rsid w:val="00095727"/>
    <w:rsid w:val="00116DDE"/>
    <w:rsid w:val="0012599C"/>
    <w:rsid w:val="001350B7"/>
    <w:rsid w:val="001735D3"/>
    <w:rsid w:val="00192BAE"/>
    <w:rsid w:val="001E2A76"/>
    <w:rsid w:val="001E46FA"/>
    <w:rsid w:val="002A731C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582C9C"/>
    <w:rsid w:val="005E0965"/>
    <w:rsid w:val="005E0ED3"/>
    <w:rsid w:val="0069461C"/>
    <w:rsid w:val="006D5637"/>
    <w:rsid w:val="00701199"/>
    <w:rsid w:val="00774FBA"/>
    <w:rsid w:val="007754AF"/>
    <w:rsid w:val="008179D4"/>
    <w:rsid w:val="008204B9"/>
    <w:rsid w:val="0082195D"/>
    <w:rsid w:val="0083330D"/>
    <w:rsid w:val="008B028F"/>
    <w:rsid w:val="009174E5"/>
    <w:rsid w:val="00923AF8"/>
    <w:rsid w:val="00995CE6"/>
    <w:rsid w:val="00A51BA7"/>
    <w:rsid w:val="00AA2A7C"/>
    <w:rsid w:val="00B26B97"/>
    <w:rsid w:val="00B66F81"/>
    <w:rsid w:val="00BB667F"/>
    <w:rsid w:val="00C1638A"/>
    <w:rsid w:val="00C40AC3"/>
    <w:rsid w:val="00C51053"/>
    <w:rsid w:val="00C84307"/>
    <w:rsid w:val="00C90BCA"/>
    <w:rsid w:val="00CA0081"/>
    <w:rsid w:val="00CC26BD"/>
    <w:rsid w:val="00D05E8A"/>
    <w:rsid w:val="00D27AE1"/>
    <w:rsid w:val="00D32A86"/>
    <w:rsid w:val="00D80BDE"/>
    <w:rsid w:val="00D96ED6"/>
    <w:rsid w:val="00DD7759"/>
    <w:rsid w:val="00E3238B"/>
    <w:rsid w:val="00E33DEE"/>
    <w:rsid w:val="00EA38CE"/>
    <w:rsid w:val="00FA49A6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E52B1B"/>
  <w15:chartTrackingRefBased/>
  <w15:docId w15:val="{290389B3-9BD8-4AAE-805E-0EF0302F5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lt+TT"/>
    <w:qFormat/>
    <w:rsid w:val="008204B9"/>
    <w:rPr>
      <w:rFonts w:ascii="Arial" w:eastAsia="Times New Roman" w:hAnsi="Arial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HeaderChar">
    <w:name w:val="Header Char"/>
    <w:basedOn w:val="DefaultParagraphFont"/>
    <w:link w:val="Header"/>
    <w:rsid w:val="00DD7759"/>
  </w:style>
  <w:style w:type="paragraph" w:styleId="Footer">
    <w:name w:val="footer"/>
    <w:basedOn w:val="Normal"/>
    <w:link w:val="FooterChar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D7759"/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8204B9"/>
    <w:rPr>
      <w:color w:val="808080"/>
    </w:rPr>
  </w:style>
  <w:style w:type="paragraph" w:customStyle="1" w:styleId="LV-Text">
    <w:name w:val="LV-Text"/>
    <w:rsid w:val="008204B9"/>
    <w:pPr>
      <w:autoSpaceDE w:val="0"/>
      <w:autoSpaceDN w:val="0"/>
      <w:adjustRightInd w:val="0"/>
    </w:pPr>
    <w:rPr>
      <w:rFonts w:ascii="Arial" w:eastAsia="Times New Roman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7579FF1528354FB0A8B9B9FF5F3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AF0B84-3ECF-9749-91DE-F19F8BA70A59}"/>
      </w:docPartPr>
      <w:docPartBody>
        <w:p w:rsidR="00BD0652" w:rsidRDefault="00BD0652" w:rsidP="00BD0652">
          <w:pPr>
            <w:pStyle w:val="277579FF1528354FB0A8B9B9FF5F39B2"/>
          </w:pPr>
          <w:r w:rsidRPr="00F9440D">
            <w:rPr>
              <w:rStyle w:val="PlaceholderText"/>
            </w:rPr>
            <w:t>Klicken Sie hier, um Text einzugeben.</w:t>
          </w:r>
        </w:p>
      </w:docPartBody>
    </w:docPart>
    <w:docPart>
      <w:docPartPr>
        <w:name w:val="0BB70DAC2A1984448880C73424471E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3E34EC-2293-AB4C-92FA-78CE8B460177}"/>
      </w:docPartPr>
      <w:docPartBody>
        <w:p w:rsidR="00BD0652" w:rsidRDefault="00BD0652" w:rsidP="00BD0652">
          <w:pPr>
            <w:pStyle w:val="0BB70DAC2A1984448880C73424471E80"/>
          </w:pPr>
          <w:r w:rsidRPr="005627D1">
            <w:rPr>
              <w:rStyle w:val="PlaceholderText"/>
            </w:rPr>
            <w:t>Klicken Sie hier, um Text einzugeben.</w:t>
          </w:r>
        </w:p>
      </w:docPartBody>
    </w:docPart>
    <w:docPart>
      <w:docPartPr>
        <w:name w:val="EAEE1DC459AB824486DC8759CFFCF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EADD25-21EA-1540-9F79-357852DCE93B}"/>
      </w:docPartPr>
      <w:docPartBody>
        <w:p w:rsidR="00BD0652" w:rsidRDefault="00BD0652" w:rsidP="00BD0652">
          <w:pPr>
            <w:pStyle w:val="EAEE1DC459AB824486DC8759CFFCF1CA"/>
          </w:pPr>
          <w:r w:rsidRPr="005627D1">
            <w:rPr>
              <w:rStyle w:val="PlaceholderText"/>
            </w:rPr>
            <w:t>Klicken Sie hier, um Text einzugeben.</w:t>
          </w:r>
        </w:p>
      </w:docPartBody>
    </w:docPart>
    <w:docPart>
      <w:docPartPr>
        <w:name w:val="75EFC60EEFE0D645AFB651B73ECF91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20E34E-6110-5347-9295-C34B9122C9F7}"/>
      </w:docPartPr>
      <w:docPartBody>
        <w:p w:rsidR="00BD0652" w:rsidRDefault="00BD0652" w:rsidP="00BD0652">
          <w:pPr>
            <w:pStyle w:val="75EFC60EEFE0D645AFB651B73ECF9194"/>
          </w:pPr>
          <w:r>
            <w:rPr>
              <w:rStyle w:val="PlaceholderText"/>
              <w:sz w:val="20"/>
              <w:szCs w:val="20"/>
            </w:rPr>
            <w:t>Monat.</w:t>
          </w:r>
        </w:p>
      </w:docPartBody>
    </w:docPart>
    <w:docPart>
      <w:docPartPr>
        <w:name w:val="DE01618688EDE747B01B358915B0FD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435CB5-84DE-5D4F-BCCE-6AED0547507B}"/>
      </w:docPartPr>
      <w:docPartBody>
        <w:p w:rsidR="00BD0652" w:rsidRDefault="00BD0652" w:rsidP="00BD0652">
          <w:pPr>
            <w:pStyle w:val="DE01618688EDE747B01B358915B0FD9F"/>
          </w:pPr>
          <w:r>
            <w:rPr>
              <w:rStyle w:val="PlaceholderText"/>
              <w:sz w:val="20"/>
              <w:szCs w:val="20"/>
            </w:rPr>
            <w:t>Jahr.</w:t>
          </w:r>
        </w:p>
      </w:docPartBody>
    </w:docPart>
    <w:docPart>
      <w:docPartPr>
        <w:name w:val="8420BD8F2908554DA07309A7DD25B0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61519-F7CF-C44A-A2F9-83776B7BEF26}"/>
      </w:docPartPr>
      <w:docPartBody>
        <w:p w:rsidR="00BD0652" w:rsidRDefault="00BD0652" w:rsidP="00BD0652">
          <w:pPr>
            <w:pStyle w:val="8420BD8F2908554DA07309A7DD25B0D0"/>
          </w:pPr>
          <w:r>
            <w:rPr>
              <w:rStyle w:val="PlaceholderText"/>
              <w:sz w:val="20"/>
              <w:szCs w:val="20"/>
            </w:rPr>
            <w:t>Monat.</w:t>
          </w:r>
        </w:p>
      </w:docPartBody>
    </w:docPart>
    <w:docPart>
      <w:docPartPr>
        <w:name w:val="05C763794D21D342BCDBB74FD2614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D7CECE-819B-3448-BE38-226731834324}"/>
      </w:docPartPr>
      <w:docPartBody>
        <w:p w:rsidR="00BD0652" w:rsidRDefault="00BD0652" w:rsidP="00BD0652">
          <w:pPr>
            <w:pStyle w:val="05C763794D21D342BCDBB74FD26144EE"/>
          </w:pPr>
          <w:r>
            <w:rPr>
              <w:rStyle w:val="PlaceholderText"/>
              <w:sz w:val="20"/>
              <w:szCs w:val="20"/>
            </w:rPr>
            <w:t>Jahr.</w:t>
          </w:r>
        </w:p>
      </w:docPartBody>
    </w:docPart>
    <w:docPart>
      <w:docPartPr>
        <w:name w:val="0A0023CC6F929849A06EA6836C1B63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31090F-13ED-DE4C-A116-5701D496562B}"/>
      </w:docPartPr>
      <w:docPartBody>
        <w:p w:rsidR="00BD0652" w:rsidRDefault="00BD0652" w:rsidP="00BD0652">
          <w:pPr>
            <w:pStyle w:val="0A0023CC6F929849A06EA6836C1B63E2"/>
          </w:pPr>
          <w:r w:rsidRPr="00F97696">
            <w:rPr>
              <w:rStyle w:val="PlaceholderText"/>
            </w:rPr>
            <w:t>Klicken Sie hier, um Text einzugeben.</w:t>
          </w:r>
        </w:p>
      </w:docPartBody>
    </w:docPart>
    <w:docPart>
      <w:docPartPr>
        <w:name w:val="5F6CCF3475E6C04FB3F2E580E8E6EC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1E99CE-D881-FB4C-96A8-D24CBF007784}"/>
      </w:docPartPr>
      <w:docPartBody>
        <w:p w:rsidR="00BD0652" w:rsidRDefault="00BD0652" w:rsidP="00BD0652">
          <w:pPr>
            <w:pStyle w:val="5F6CCF3475E6C04FB3F2E580E8E6EC27"/>
          </w:pPr>
          <w:r w:rsidRPr="00F97696">
            <w:rPr>
              <w:rStyle w:val="PlaceholderText"/>
            </w:rPr>
            <w:t>Klicken Sie hier, um Text einzugeben.</w:t>
          </w:r>
        </w:p>
      </w:docPartBody>
    </w:docPart>
    <w:docPart>
      <w:docPartPr>
        <w:name w:val="35EB2D5D7D85E746BBD97B0622C7A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12CF95-239A-2948-9B14-04B29D88E47C}"/>
      </w:docPartPr>
      <w:docPartBody>
        <w:p w:rsidR="00BD0652" w:rsidRDefault="00BD0652" w:rsidP="00BD0652">
          <w:pPr>
            <w:pStyle w:val="35EB2D5D7D85E746BBD97B0622C7A961"/>
          </w:pPr>
          <w:r w:rsidRPr="00F97696">
            <w:rPr>
              <w:rStyle w:val="PlaceholderText"/>
            </w:rPr>
            <w:t>Klicken Sie hier, um Text einzugeben.</w:t>
          </w:r>
        </w:p>
      </w:docPartBody>
    </w:docPart>
    <w:docPart>
      <w:docPartPr>
        <w:name w:val="AA8897053FA15246B649300C5EB237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91AFD-92DA-AD4F-B9D5-332EAD891635}"/>
      </w:docPartPr>
      <w:docPartBody>
        <w:p w:rsidR="00BD0652" w:rsidRDefault="00BD0652" w:rsidP="00BD0652">
          <w:pPr>
            <w:pStyle w:val="AA8897053FA15246B649300C5EB2377C"/>
          </w:pPr>
          <w:r w:rsidRPr="00F9440D">
            <w:rPr>
              <w:rStyle w:val="PlaceholderText"/>
            </w:rPr>
            <w:t>Klicken Sie hier, um Text einzugeben.</w:t>
          </w:r>
        </w:p>
      </w:docPartBody>
    </w:docPart>
    <w:docPart>
      <w:docPartPr>
        <w:name w:val="CA7D9FEAE1BD02438406D4F71B5000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C79732-8EB5-B346-96C4-43519C08C0D5}"/>
      </w:docPartPr>
      <w:docPartBody>
        <w:p w:rsidR="00BD0652" w:rsidRDefault="00BD0652" w:rsidP="00BD0652">
          <w:pPr>
            <w:pStyle w:val="CA7D9FEAE1BD02438406D4F71B5000EE"/>
          </w:pPr>
          <w:r w:rsidRPr="005627D1">
            <w:rPr>
              <w:rStyle w:val="PlaceholderText"/>
            </w:rPr>
            <w:t>Klicken Sie hier, um Text einzugeben.</w:t>
          </w:r>
        </w:p>
      </w:docPartBody>
    </w:docPart>
    <w:docPart>
      <w:docPartPr>
        <w:name w:val="B305250457D6FE4EA8C1FE67ABE75E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A2C5B4-E361-6C41-A81F-0DB33A8073E5}"/>
      </w:docPartPr>
      <w:docPartBody>
        <w:p w:rsidR="00BD0652" w:rsidRDefault="00BD0652" w:rsidP="00BD0652">
          <w:pPr>
            <w:pStyle w:val="B305250457D6FE4EA8C1FE67ABE75E21"/>
          </w:pPr>
          <w:r w:rsidRPr="005627D1">
            <w:rPr>
              <w:rStyle w:val="PlaceholderText"/>
            </w:rPr>
            <w:t>Klicken Sie hier, um Text einzugeben.</w:t>
          </w:r>
        </w:p>
      </w:docPartBody>
    </w:docPart>
    <w:docPart>
      <w:docPartPr>
        <w:name w:val="26A009E880DC4C4BB4114BFF028EA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F980D-1622-2545-9C5A-92F9FA7CAE36}"/>
      </w:docPartPr>
      <w:docPartBody>
        <w:p w:rsidR="00BD0652" w:rsidRDefault="00BD0652" w:rsidP="00BD0652">
          <w:pPr>
            <w:pStyle w:val="26A009E880DC4C4BB4114BFF028EAB91"/>
          </w:pPr>
          <w:r>
            <w:rPr>
              <w:rStyle w:val="PlaceholderText"/>
              <w:sz w:val="20"/>
              <w:szCs w:val="20"/>
            </w:rPr>
            <w:t>Monat.</w:t>
          </w:r>
        </w:p>
      </w:docPartBody>
    </w:docPart>
    <w:docPart>
      <w:docPartPr>
        <w:name w:val="E567406A4D9D81489CCBF54E37F475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50828F-B4A6-2A46-BC7E-AC2E57EC2650}"/>
      </w:docPartPr>
      <w:docPartBody>
        <w:p w:rsidR="00BD0652" w:rsidRDefault="00BD0652" w:rsidP="00BD0652">
          <w:pPr>
            <w:pStyle w:val="E567406A4D9D81489CCBF54E37F47532"/>
          </w:pPr>
          <w:r>
            <w:rPr>
              <w:rStyle w:val="PlaceholderText"/>
              <w:sz w:val="20"/>
              <w:szCs w:val="20"/>
            </w:rPr>
            <w:t>Jahr.</w:t>
          </w:r>
        </w:p>
      </w:docPartBody>
    </w:docPart>
    <w:docPart>
      <w:docPartPr>
        <w:name w:val="D34F54D059788348BA06A759A7259A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63ED9F-7B8A-FF42-ABBB-7698E6B49B40}"/>
      </w:docPartPr>
      <w:docPartBody>
        <w:p w:rsidR="00BD0652" w:rsidRDefault="00BD0652" w:rsidP="00BD0652">
          <w:pPr>
            <w:pStyle w:val="D34F54D059788348BA06A759A7259AAD"/>
          </w:pPr>
          <w:r>
            <w:rPr>
              <w:rStyle w:val="PlaceholderText"/>
              <w:sz w:val="20"/>
              <w:szCs w:val="20"/>
            </w:rPr>
            <w:t>Monat.</w:t>
          </w:r>
        </w:p>
      </w:docPartBody>
    </w:docPart>
    <w:docPart>
      <w:docPartPr>
        <w:name w:val="36E7B8A850ECD44CBEEF16881EBB9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D0DA3-BB06-4542-A347-10C13E1EE5D6}"/>
      </w:docPartPr>
      <w:docPartBody>
        <w:p w:rsidR="00BD0652" w:rsidRDefault="00BD0652" w:rsidP="00BD0652">
          <w:pPr>
            <w:pStyle w:val="36E7B8A850ECD44CBEEF16881EBB9C14"/>
          </w:pPr>
          <w:r>
            <w:rPr>
              <w:rStyle w:val="PlaceholderText"/>
              <w:sz w:val="20"/>
              <w:szCs w:val="20"/>
            </w:rPr>
            <w:t>Jahr.</w:t>
          </w:r>
        </w:p>
      </w:docPartBody>
    </w:docPart>
    <w:docPart>
      <w:docPartPr>
        <w:name w:val="A9F6198EA6E0F04DB3D0F20E520F9C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E66E5F-E599-844B-9246-2D47393C0EE4}"/>
      </w:docPartPr>
      <w:docPartBody>
        <w:p w:rsidR="00BD0652" w:rsidRDefault="00BD0652" w:rsidP="00BD0652">
          <w:pPr>
            <w:pStyle w:val="A9F6198EA6E0F04DB3D0F20E520F9CE0"/>
          </w:pPr>
          <w:r w:rsidRPr="00F97696">
            <w:rPr>
              <w:rStyle w:val="PlaceholderText"/>
            </w:rPr>
            <w:t>Klicken Sie hier, um Text einzugeben.</w:t>
          </w:r>
        </w:p>
      </w:docPartBody>
    </w:docPart>
    <w:docPart>
      <w:docPartPr>
        <w:name w:val="06DA3CF15AF9E5499BAE551422D189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EBECC0-03EA-8748-BC38-D23AC112DD06}"/>
      </w:docPartPr>
      <w:docPartBody>
        <w:p w:rsidR="00BD0652" w:rsidRDefault="00BD0652" w:rsidP="00BD0652">
          <w:pPr>
            <w:pStyle w:val="06DA3CF15AF9E5499BAE551422D189BA"/>
          </w:pPr>
          <w:r w:rsidRPr="00F97696">
            <w:rPr>
              <w:rStyle w:val="PlaceholderText"/>
            </w:rPr>
            <w:t>Klicken Sie hier, um Text einzugeben.</w:t>
          </w:r>
        </w:p>
      </w:docPartBody>
    </w:docPart>
    <w:docPart>
      <w:docPartPr>
        <w:name w:val="AA386B2145C7BB44AF98DC64B873C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62A0E8-147A-8740-A1F9-51913493A61D}"/>
      </w:docPartPr>
      <w:docPartBody>
        <w:p w:rsidR="00BD0652" w:rsidRDefault="00BD0652" w:rsidP="00BD0652">
          <w:pPr>
            <w:pStyle w:val="AA386B2145C7BB44AF98DC64B873CCA1"/>
          </w:pPr>
          <w:r w:rsidRPr="00F97696">
            <w:rPr>
              <w:rStyle w:val="PlaceholderText"/>
            </w:rPr>
            <w:t>Klicken Sie hier, um Text einzugeben.</w:t>
          </w:r>
        </w:p>
      </w:docPartBody>
    </w:docPart>
    <w:docPart>
      <w:docPartPr>
        <w:name w:val="BB2988534369A64FBF97E57E5E9C50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240EB1-66E8-AD40-ABE6-7E85A16871EF}"/>
      </w:docPartPr>
      <w:docPartBody>
        <w:p w:rsidR="00BD0652" w:rsidRDefault="00BD0652" w:rsidP="00BD0652">
          <w:pPr>
            <w:pStyle w:val="BB2988534369A64FBF97E57E5E9C508C"/>
          </w:pPr>
          <w:r w:rsidRPr="00F9440D">
            <w:rPr>
              <w:rStyle w:val="PlaceholderText"/>
            </w:rPr>
            <w:t>Klicken Sie hier, um Text einzugeben.</w:t>
          </w:r>
        </w:p>
      </w:docPartBody>
    </w:docPart>
    <w:docPart>
      <w:docPartPr>
        <w:name w:val="3D78D0D8CF3D2C44BC26AADD4D293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FB44C0-FFBE-F646-9D93-799256113DD5}"/>
      </w:docPartPr>
      <w:docPartBody>
        <w:p w:rsidR="00BD0652" w:rsidRDefault="00BD0652" w:rsidP="00BD0652">
          <w:pPr>
            <w:pStyle w:val="3D78D0D8CF3D2C44BC26AADD4D2930D6"/>
          </w:pPr>
          <w:r w:rsidRPr="005627D1">
            <w:rPr>
              <w:rStyle w:val="PlaceholderText"/>
            </w:rPr>
            <w:t>Klicken Sie hier, um Text einzugeben.</w:t>
          </w:r>
        </w:p>
      </w:docPartBody>
    </w:docPart>
    <w:docPart>
      <w:docPartPr>
        <w:name w:val="220C6E8BE8BE0B4EA61430EB5F9762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AD9C45-2ACF-B846-8EC2-2B34FD1AE4A4}"/>
      </w:docPartPr>
      <w:docPartBody>
        <w:p w:rsidR="00BD0652" w:rsidRDefault="00BD0652" w:rsidP="00BD0652">
          <w:pPr>
            <w:pStyle w:val="220C6E8BE8BE0B4EA61430EB5F9762E0"/>
          </w:pPr>
          <w:r w:rsidRPr="005627D1">
            <w:rPr>
              <w:rStyle w:val="PlaceholderText"/>
            </w:rPr>
            <w:t>Klicken Sie hier, um Text einzugeben.</w:t>
          </w:r>
        </w:p>
      </w:docPartBody>
    </w:docPart>
    <w:docPart>
      <w:docPartPr>
        <w:name w:val="2E14747FD76B1848A76909DBC2795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1D6187-BFD8-D945-8C7A-C71A680954A7}"/>
      </w:docPartPr>
      <w:docPartBody>
        <w:p w:rsidR="00BD0652" w:rsidRDefault="00BD0652" w:rsidP="00BD0652">
          <w:pPr>
            <w:pStyle w:val="2E14747FD76B1848A76909DBC2795F6D"/>
          </w:pPr>
          <w:r>
            <w:rPr>
              <w:rStyle w:val="PlaceholderText"/>
              <w:sz w:val="20"/>
              <w:szCs w:val="20"/>
            </w:rPr>
            <w:t>Monat.</w:t>
          </w:r>
        </w:p>
      </w:docPartBody>
    </w:docPart>
    <w:docPart>
      <w:docPartPr>
        <w:name w:val="6FCD3911C7FA464FA58A3CAFF136B3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6F68F4-EB8E-5B4F-BDC9-E46586E04228}"/>
      </w:docPartPr>
      <w:docPartBody>
        <w:p w:rsidR="00BD0652" w:rsidRDefault="00BD0652" w:rsidP="00BD0652">
          <w:pPr>
            <w:pStyle w:val="6FCD3911C7FA464FA58A3CAFF136B351"/>
          </w:pPr>
          <w:r>
            <w:rPr>
              <w:rStyle w:val="PlaceholderText"/>
              <w:sz w:val="20"/>
              <w:szCs w:val="20"/>
            </w:rPr>
            <w:t>Jahr.</w:t>
          </w:r>
        </w:p>
      </w:docPartBody>
    </w:docPart>
    <w:docPart>
      <w:docPartPr>
        <w:name w:val="678EAC5D8EC9F64781D8E1CD7883F6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E1ADF2-8A7B-5D47-879C-16EDFC23C5FA}"/>
      </w:docPartPr>
      <w:docPartBody>
        <w:p w:rsidR="00BD0652" w:rsidRDefault="00BD0652" w:rsidP="00BD0652">
          <w:pPr>
            <w:pStyle w:val="678EAC5D8EC9F64781D8E1CD7883F6B3"/>
          </w:pPr>
          <w:r>
            <w:rPr>
              <w:rStyle w:val="PlaceholderText"/>
              <w:sz w:val="20"/>
              <w:szCs w:val="20"/>
            </w:rPr>
            <w:t>Monat.</w:t>
          </w:r>
        </w:p>
      </w:docPartBody>
    </w:docPart>
    <w:docPart>
      <w:docPartPr>
        <w:name w:val="4FE3EAAF0DC265458CF1030E98897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EBF08B-1573-754D-9955-D16D5800FE3D}"/>
      </w:docPartPr>
      <w:docPartBody>
        <w:p w:rsidR="00BD0652" w:rsidRDefault="00BD0652" w:rsidP="00BD0652">
          <w:pPr>
            <w:pStyle w:val="4FE3EAAF0DC265458CF1030E988978DA"/>
          </w:pPr>
          <w:r>
            <w:rPr>
              <w:rStyle w:val="PlaceholderText"/>
              <w:sz w:val="20"/>
              <w:szCs w:val="20"/>
            </w:rPr>
            <w:t>Jahr.</w:t>
          </w:r>
        </w:p>
      </w:docPartBody>
    </w:docPart>
    <w:docPart>
      <w:docPartPr>
        <w:name w:val="465792EF537131448932D506F10C4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34F0BC-9B9C-C44E-89D0-05FAF4D6520C}"/>
      </w:docPartPr>
      <w:docPartBody>
        <w:p w:rsidR="00BD0652" w:rsidRDefault="00BD0652" w:rsidP="00BD0652">
          <w:pPr>
            <w:pStyle w:val="465792EF537131448932D506F10C4910"/>
          </w:pPr>
          <w:r w:rsidRPr="00F97696">
            <w:rPr>
              <w:rStyle w:val="PlaceholderText"/>
            </w:rPr>
            <w:t>Klicken Sie hier, um Text einzugeben.</w:t>
          </w:r>
        </w:p>
      </w:docPartBody>
    </w:docPart>
    <w:docPart>
      <w:docPartPr>
        <w:name w:val="D9713F9FE6E5DA4194A39BE94BB60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27C51-EA8A-FB45-A36D-E0A5797E5152}"/>
      </w:docPartPr>
      <w:docPartBody>
        <w:p w:rsidR="00BD0652" w:rsidRDefault="00BD0652" w:rsidP="00BD0652">
          <w:pPr>
            <w:pStyle w:val="D9713F9FE6E5DA4194A39BE94BB60A59"/>
          </w:pPr>
          <w:r w:rsidRPr="00F97696">
            <w:rPr>
              <w:rStyle w:val="PlaceholderText"/>
            </w:rPr>
            <w:t>Klicken Sie hier, um Text einzugeben.</w:t>
          </w:r>
        </w:p>
      </w:docPartBody>
    </w:docPart>
    <w:docPart>
      <w:docPartPr>
        <w:name w:val="D037D1555A94BF46983C69FE760C97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4E5A4F-46B6-4D46-8CD9-75F85BE84CF9}"/>
      </w:docPartPr>
      <w:docPartBody>
        <w:p w:rsidR="00BD0652" w:rsidRDefault="00BD0652" w:rsidP="00BD0652">
          <w:pPr>
            <w:pStyle w:val="D037D1555A94BF46983C69FE760C971F"/>
          </w:pPr>
          <w:r w:rsidRPr="00F97696">
            <w:rPr>
              <w:rStyle w:val="Placehold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52"/>
    <w:rsid w:val="00015B07"/>
    <w:rsid w:val="00047999"/>
    <w:rsid w:val="00441BDA"/>
    <w:rsid w:val="00923AF8"/>
    <w:rsid w:val="00BD0652"/>
    <w:rsid w:val="00D27AE1"/>
    <w:rsid w:val="00E91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0652"/>
    <w:rPr>
      <w:color w:val="808080"/>
    </w:rPr>
  </w:style>
  <w:style w:type="paragraph" w:customStyle="1" w:styleId="277579FF1528354FB0A8B9B9FF5F39B2">
    <w:name w:val="277579FF1528354FB0A8B9B9FF5F39B2"/>
    <w:rsid w:val="00BD0652"/>
  </w:style>
  <w:style w:type="paragraph" w:customStyle="1" w:styleId="0BB70DAC2A1984448880C73424471E80">
    <w:name w:val="0BB70DAC2A1984448880C73424471E80"/>
    <w:rsid w:val="00BD0652"/>
  </w:style>
  <w:style w:type="paragraph" w:customStyle="1" w:styleId="EAEE1DC459AB824486DC8759CFFCF1CA">
    <w:name w:val="EAEE1DC459AB824486DC8759CFFCF1CA"/>
    <w:rsid w:val="00BD0652"/>
  </w:style>
  <w:style w:type="paragraph" w:customStyle="1" w:styleId="75EFC60EEFE0D645AFB651B73ECF9194">
    <w:name w:val="75EFC60EEFE0D645AFB651B73ECF9194"/>
    <w:rsid w:val="00BD0652"/>
  </w:style>
  <w:style w:type="paragraph" w:customStyle="1" w:styleId="DE01618688EDE747B01B358915B0FD9F">
    <w:name w:val="DE01618688EDE747B01B358915B0FD9F"/>
    <w:rsid w:val="00BD0652"/>
  </w:style>
  <w:style w:type="paragraph" w:customStyle="1" w:styleId="8420BD8F2908554DA07309A7DD25B0D0">
    <w:name w:val="8420BD8F2908554DA07309A7DD25B0D0"/>
    <w:rsid w:val="00BD0652"/>
  </w:style>
  <w:style w:type="paragraph" w:customStyle="1" w:styleId="05C763794D21D342BCDBB74FD26144EE">
    <w:name w:val="05C763794D21D342BCDBB74FD26144EE"/>
    <w:rsid w:val="00BD0652"/>
  </w:style>
  <w:style w:type="paragraph" w:customStyle="1" w:styleId="0A0023CC6F929849A06EA6836C1B63E2">
    <w:name w:val="0A0023CC6F929849A06EA6836C1B63E2"/>
    <w:rsid w:val="00BD0652"/>
  </w:style>
  <w:style w:type="paragraph" w:customStyle="1" w:styleId="5F6CCF3475E6C04FB3F2E580E8E6EC27">
    <w:name w:val="5F6CCF3475E6C04FB3F2E580E8E6EC27"/>
    <w:rsid w:val="00BD0652"/>
  </w:style>
  <w:style w:type="paragraph" w:customStyle="1" w:styleId="35EB2D5D7D85E746BBD97B0622C7A961">
    <w:name w:val="35EB2D5D7D85E746BBD97B0622C7A961"/>
    <w:rsid w:val="00BD0652"/>
  </w:style>
  <w:style w:type="paragraph" w:customStyle="1" w:styleId="AA8897053FA15246B649300C5EB2377C">
    <w:name w:val="AA8897053FA15246B649300C5EB2377C"/>
    <w:rsid w:val="00BD0652"/>
  </w:style>
  <w:style w:type="paragraph" w:customStyle="1" w:styleId="CA7D9FEAE1BD02438406D4F71B5000EE">
    <w:name w:val="CA7D9FEAE1BD02438406D4F71B5000EE"/>
    <w:rsid w:val="00BD0652"/>
  </w:style>
  <w:style w:type="paragraph" w:customStyle="1" w:styleId="B305250457D6FE4EA8C1FE67ABE75E21">
    <w:name w:val="B305250457D6FE4EA8C1FE67ABE75E21"/>
    <w:rsid w:val="00BD0652"/>
  </w:style>
  <w:style w:type="paragraph" w:customStyle="1" w:styleId="26A009E880DC4C4BB4114BFF028EAB91">
    <w:name w:val="26A009E880DC4C4BB4114BFF028EAB91"/>
    <w:rsid w:val="00BD0652"/>
  </w:style>
  <w:style w:type="paragraph" w:customStyle="1" w:styleId="E567406A4D9D81489CCBF54E37F47532">
    <w:name w:val="E567406A4D9D81489CCBF54E37F47532"/>
    <w:rsid w:val="00BD0652"/>
  </w:style>
  <w:style w:type="paragraph" w:customStyle="1" w:styleId="D34F54D059788348BA06A759A7259AAD">
    <w:name w:val="D34F54D059788348BA06A759A7259AAD"/>
    <w:rsid w:val="00BD0652"/>
  </w:style>
  <w:style w:type="paragraph" w:customStyle="1" w:styleId="36E7B8A850ECD44CBEEF16881EBB9C14">
    <w:name w:val="36E7B8A850ECD44CBEEF16881EBB9C14"/>
    <w:rsid w:val="00BD0652"/>
  </w:style>
  <w:style w:type="paragraph" w:customStyle="1" w:styleId="A9F6198EA6E0F04DB3D0F20E520F9CE0">
    <w:name w:val="A9F6198EA6E0F04DB3D0F20E520F9CE0"/>
    <w:rsid w:val="00BD0652"/>
  </w:style>
  <w:style w:type="paragraph" w:customStyle="1" w:styleId="06DA3CF15AF9E5499BAE551422D189BA">
    <w:name w:val="06DA3CF15AF9E5499BAE551422D189BA"/>
    <w:rsid w:val="00BD0652"/>
  </w:style>
  <w:style w:type="paragraph" w:customStyle="1" w:styleId="AA386B2145C7BB44AF98DC64B873CCA1">
    <w:name w:val="AA386B2145C7BB44AF98DC64B873CCA1"/>
    <w:rsid w:val="00BD0652"/>
  </w:style>
  <w:style w:type="paragraph" w:customStyle="1" w:styleId="BB2988534369A64FBF97E57E5E9C508C">
    <w:name w:val="BB2988534369A64FBF97E57E5E9C508C"/>
    <w:rsid w:val="00BD0652"/>
  </w:style>
  <w:style w:type="paragraph" w:customStyle="1" w:styleId="3D78D0D8CF3D2C44BC26AADD4D2930D6">
    <w:name w:val="3D78D0D8CF3D2C44BC26AADD4D2930D6"/>
    <w:rsid w:val="00BD0652"/>
  </w:style>
  <w:style w:type="paragraph" w:customStyle="1" w:styleId="220C6E8BE8BE0B4EA61430EB5F9762E0">
    <w:name w:val="220C6E8BE8BE0B4EA61430EB5F9762E0"/>
    <w:rsid w:val="00BD0652"/>
  </w:style>
  <w:style w:type="paragraph" w:customStyle="1" w:styleId="2E14747FD76B1848A76909DBC2795F6D">
    <w:name w:val="2E14747FD76B1848A76909DBC2795F6D"/>
    <w:rsid w:val="00BD0652"/>
  </w:style>
  <w:style w:type="paragraph" w:customStyle="1" w:styleId="6FCD3911C7FA464FA58A3CAFF136B351">
    <w:name w:val="6FCD3911C7FA464FA58A3CAFF136B351"/>
    <w:rsid w:val="00BD0652"/>
  </w:style>
  <w:style w:type="paragraph" w:customStyle="1" w:styleId="678EAC5D8EC9F64781D8E1CD7883F6B3">
    <w:name w:val="678EAC5D8EC9F64781D8E1CD7883F6B3"/>
    <w:rsid w:val="00BD0652"/>
  </w:style>
  <w:style w:type="paragraph" w:customStyle="1" w:styleId="4FE3EAAF0DC265458CF1030E988978DA">
    <w:name w:val="4FE3EAAF0DC265458CF1030E988978DA"/>
    <w:rsid w:val="00BD0652"/>
  </w:style>
  <w:style w:type="paragraph" w:customStyle="1" w:styleId="465792EF537131448932D506F10C4910">
    <w:name w:val="465792EF537131448932D506F10C4910"/>
    <w:rsid w:val="00BD0652"/>
  </w:style>
  <w:style w:type="paragraph" w:customStyle="1" w:styleId="D9713F9FE6E5DA4194A39BE94BB60A59">
    <w:name w:val="D9713F9FE6E5DA4194A39BE94BB60A59"/>
    <w:rsid w:val="00BD0652"/>
  </w:style>
  <w:style w:type="paragraph" w:customStyle="1" w:styleId="D037D1555A94BF46983C69FE760C971F">
    <w:name w:val="D037D1555A94BF46983C69FE760C971F"/>
    <w:rsid w:val="00BD06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macintosh"/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Props1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7DDD5-6171-42C0-B1D3-E7F154D39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A9C1DC-CD5C-4D24-8D98-CFEC1A5E45C7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425</Words>
  <Characters>2427</Characters>
  <Application>Microsoft Office Word</Application>
  <DocSecurity>4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5</cp:revision>
  <dcterms:created xsi:type="dcterms:W3CDTF">2026-03-18T20:21:00Z</dcterms:created>
  <dcterms:modified xsi:type="dcterms:W3CDTF">2026-03-19T15:35:00Z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